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AAFFA" w14:textId="3464837F" w:rsidR="00F77D77" w:rsidRPr="008663FE" w:rsidRDefault="00F77D77" w:rsidP="00665086">
      <w:pPr>
        <w:pStyle w:val="Heading1"/>
        <w:jc w:val="center"/>
        <w:rPr>
          <w:color w:val="auto"/>
          <w:lang w:val="pt-PT" w:eastAsia="en-GB"/>
        </w:rPr>
      </w:pPr>
      <w:r w:rsidRPr="77EB8CF2">
        <w:rPr>
          <w:lang w:val="sr-Latn-RS" w:eastAsia="en-GB"/>
        </w:rPr>
        <w:t xml:space="preserve">Aneks 1:  </w:t>
      </w:r>
      <w:r w:rsidR="008663FE" w:rsidRPr="77EB8CF2">
        <w:rPr>
          <w:lang w:val="sr-Latn-RS" w:eastAsia="en-GB"/>
        </w:rPr>
        <w:t>Formulari i Aplikimit për Grante</w:t>
      </w:r>
    </w:p>
    <w:p w14:paraId="2B14AD72" w14:textId="6E18CC94" w:rsidR="008663FE" w:rsidRDefault="008663FE" w:rsidP="00F77D77">
      <w:pPr>
        <w:spacing w:line="240" w:lineRule="auto"/>
        <w:ind w:left="-900"/>
        <w:jc w:val="center"/>
        <w:textAlignment w:val="baseline"/>
        <w:rPr>
          <w:rFonts w:eastAsia="Times New Roman" w:cstheme="minorHAnsi"/>
          <w:b w:val="0"/>
          <w:color w:val="auto"/>
          <w:sz w:val="24"/>
          <w:szCs w:val="24"/>
          <w:lang w:val="pt-PT" w:eastAsia="en-GB"/>
        </w:rPr>
      </w:pPr>
    </w:p>
    <w:tbl>
      <w:tblPr>
        <w:tblW w:w="100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7472"/>
      </w:tblGrid>
      <w:tr w:rsidR="00F77D77" w:rsidRPr="00860177" w14:paraId="431C1A47" w14:textId="77777777" w:rsidTr="704BE07E"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6022736D" w14:textId="77777777" w:rsidR="008663FE" w:rsidRPr="008663FE" w:rsidRDefault="008663FE" w:rsidP="008663FE">
            <w:pPr>
              <w:spacing w:line="240" w:lineRule="auto"/>
              <w:textAlignment w:val="baseline"/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</w:pPr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 xml:space="preserve">Organizata e cila Aplikon  </w:t>
            </w:r>
          </w:p>
          <w:p w14:paraId="6B4DFF25" w14:textId="24B2FFA8" w:rsidR="00F77D77" w:rsidRPr="00445B53" w:rsidRDefault="008663FE" w:rsidP="008663FE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i/>
                <w:iCs/>
                <w:color w:val="auto"/>
                <w:sz w:val="20"/>
                <w:szCs w:val="20"/>
                <w:lang w:val="pt-PT" w:eastAsia="en-GB"/>
              </w:rPr>
            </w:pPr>
            <w:r w:rsidRPr="00445B53">
              <w:rPr>
                <w:rFonts w:eastAsia="Times New Roman" w:cstheme="minorHAnsi"/>
                <w:b w:val="0"/>
                <w:i/>
                <w:iCs/>
                <w:color w:val="auto"/>
                <w:sz w:val="20"/>
                <w:szCs w:val="20"/>
                <w:lang w:val="sr-Latn-RS" w:eastAsia="en-GB"/>
              </w:rPr>
              <w:t>Tregoni anëtarët e konsorciumit dhe partnerin kryesor, nëse është e aplikueshme</w:t>
            </w:r>
          </w:p>
        </w:tc>
        <w:tc>
          <w:tcPr>
            <w:tcW w:w="74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420DE7" w14:textId="77777777" w:rsidR="00F77D77" w:rsidRPr="00445B53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445B53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</w:tc>
      </w:tr>
      <w:tr w:rsidR="00F77D77" w:rsidRPr="00860177" w14:paraId="404928AD" w14:textId="77777777" w:rsidTr="704BE07E">
        <w:tc>
          <w:tcPr>
            <w:tcW w:w="2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4CDE2186" w14:textId="77777777" w:rsidR="008663FE" w:rsidRPr="008663FE" w:rsidRDefault="008663FE" w:rsidP="008663FE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fr-FR" w:eastAsia="en-GB"/>
              </w:rPr>
            </w:pPr>
            <w:proofErr w:type="spellStart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fr-FR" w:eastAsia="en-GB"/>
              </w:rPr>
              <w:t>Personi</w:t>
            </w:r>
            <w:proofErr w:type="spellEnd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fr-FR" w:eastAsia="en-GB"/>
              </w:rPr>
              <w:t> </w:t>
            </w:r>
            <w:proofErr w:type="spellStart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fr-FR" w:eastAsia="en-GB"/>
              </w:rPr>
              <w:t>kontaktues</w:t>
            </w:r>
            <w:proofErr w:type="spellEnd"/>
            <w:r w:rsidRPr="008663FE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fr-FR" w:eastAsia="en-GB"/>
              </w:rPr>
              <w:t> </w:t>
            </w:r>
          </w:p>
          <w:p w14:paraId="00B8F87C" w14:textId="77777777" w:rsidR="008663FE" w:rsidRPr="008663FE" w:rsidRDefault="008663FE" w:rsidP="008663FE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fr-FR" w:eastAsia="en-GB"/>
              </w:rPr>
            </w:pPr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fr-FR" w:eastAsia="en-GB"/>
              </w:rPr>
              <w:t>(</w:t>
            </w:r>
            <w:proofErr w:type="spellStart"/>
            <w:proofErr w:type="gramStart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fr-FR" w:eastAsia="en-GB"/>
              </w:rPr>
              <w:t>emri</w:t>
            </w:r>
            <w:proofErr w:type="spellEnd"/>
            <w:proofErr w:type="gramEnd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fr-FR" w:eastAsia="en-GB"/>
              </w:rPr>
              <w:t> </w:t>
            </w:r>
            <w:proofErr w:type="spellStart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fr-FR" w:eastAsia="en-GB"/>
              </w:rPr>
              <w:t>dhe</w:t>
            </w:r>
            <w:proofErr w:type="spellEnd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fr-FR" w:eastAsia="en-GB"/>
              </w:rPr>
              <w:t> </w:t>
            </w:r>
            <w:proofErr w:type="spellStart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fr-FR" w:eastAsia="en-GB"/>
              </w:rPr>
              <w:t>titulli</w:t>
            </w:r>
            <w:proofErr w:type="spellEnd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fr-FR" w:eastAsia="en-GB"/>
              </w:rPr>
              <w:t>):  </w:t>
            </w:r>
            <w:r w:rsidRPr="008663FE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fr-FR" w:eastAsia="en-GB"/>
              </w:rPr>
              <w:t>  </w:t>
            </w:r>
          </w:p>
          <w:p w14:paraId="1649C290" w14:textId="77777777" w:rsidR="00F77D77" w:rsidRPr="008663FE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fr-FR" w:eastAsia="en-GB"/>
              </w:rPr>
            </w:pPr>
            <w:r w:rsidRPr="008663FE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B9C862" w14:textId="77777777" w:rsidR="00F77D77" w:rsidRPr="008663FE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fr-FR" w:eastAsia="en-GB"/>
              </w:rPr>
            </w:pPr>
            <w:r w:rsidRPr="008663FE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fr-FR" w:eastAsia="en-GB"/>
              </w:rPr>
              <w:t> </w:t>
            </w:r>
          </w:p>
        </w:tc>
      </w:tr>
      <w:tr w:rsidR="00F77D77" w:rsidRPr="00F77D77" w14:paraId="0617B4C8" w14:textId="77777777" w:rsidTr="704BE07E">
        <w:tc>
          <w:tcPr>
            <w:tcW w:w="2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43B73863" w14:textId="77777777" w:rsidR="008663FE" w:rsidRPr="008663FE" w:rsidRDefault="008663FE" w:rsidP="008663FE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proofErr w:type="spellStart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pt-PT" w:eastAsia="en-GB"/>
              </w:rPr>
              <w:t>Informacioni</w:t>
            </w:r>
            <w:proofErr w:type="spellEnd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pt-PT" w:eastAsia="en-GB"/>
              </w:rPr>
              <w:t> i </w:t>
            </w:r>
            <w:proofErr w:type="spellStart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pt-PT" w:eastAsia="en-GB"/>
              </w:rPr>
              <w:t>kontaktit</w:t>
            </w:r>
            <w:proofErr w:type="spellEnd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pt-PT" w:eastAsia="en-GB"/>
              </w:rPr>
              <w:t>: </w:t>
            </w:r>
            <w:r w:rsidRPr="008663FE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  </w:t>
            </w:r>
          </w:p>
          <w:p w14:paraId="0AED6664" w14:textId="77777777" w:rsidR="00F77D77" w:rsidRPr="008663FE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663FE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7DD315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5A9E2E25" w14:textId="77777777" w:rsidTr="704BE07E">
        <w:tc>
          <w:tcPr>
            <w:tcW w:w="2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567F2290" w14:textId="213162EE" w:rsidR="00F77D77" w:rsidRPr="008663FE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Dat</w:t>
            </w:r>
            <w:r w:rsidR="008663FE"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a</w:t>
            </w:r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: </w:t>
            </w:r>
            <w:r w:rsidRPr="008663FE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665DDA35" w14:textId="77777777" w:rsidR="00F77D77" w:rsidRPr="008663FE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663FE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8912AC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2E64F807" w14:textId="77777777" w:rsidTr="704BE07E">
        <w:tc>
          <w:tcPr>
            <w:tcW w:w="2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50A17677" w14:textId="0A2DF7CB" w:rsidR="008663FE" w:rsidRPr="008663FE" w:rsidRDefault="008663FE" w:rsidP="77EB8CF2">
            <w:pPr>
              <w:spacing w:line="240" w:lineRule="auto"/>
              <w:textAlignment w:val="baseline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77EB8CF2">
              <w:rPr>
                <w:rFonts w:eastAsia="Times New Roman"/>
                <w:color w:val="auto"/>
                <w:sz w:val="24"/>
                <w:szCs w:val="24"/>
                <w:lang w:eastAsia="en-GB"/>
              </w:rPr>
              <w:t>Titulli</w:t>
            </w:r>
            <w:proofErr w:type="spellEnd"/>
            <w:r w:rsidRPr="77EB8CF2">
              <w:rPr>
                <w:rFonts w:eastAsia="Times New Roman"/>
                <w:color w:val="auto"/>
                <w:sz w:val="24"/>
                <w:szCs w:val="24"/>
                <w:lang w:eastAsia="en-GB"/>
              </w:rPr>
              <w:t> </w:t>
            </w:r>
            <w:proofErr w:type="spellStart"/>
            <w:r w:rsidRPr="77EB8CF2">
              <w:rPr>
                <w:rFonts w:eastAsia="Times New Roman"/>
                <w:color w:val="auto"/>
                <w:sz w:val="24"/>
                <w:szCs w:val="24"/>
                <w:lang w:eastAsia="en-GB"/>
              </w:rPr>
              <w:t>i</w:t>
            </w:r>
            <w:proofErr w:type="spellEnd"/>
            <w:r w:rsidRPr="77EB8CF2">
              <w:rPr>
                <w:rFonts w:eastAsia="Times New Roman"/>
                <w:color w:val="auto"/>
                <w:sz w:val="24"/>
                <w:szCs w:val="24"/>
                <w:lang w:eastAsia="en-GB"/>
              </w:rPr>
              <w:t> </w:t>
            </w:r>
            <w:proofErr w:type="spellStart"/>
            <w:r w:rsidR="3021E834" w:rsidRPr="77EB8CF2">
              <w:rPr>
                <w:rFonts w:eastAsia="Times New Roman"/>
                <w:color w:val="auto"/>
                <w:sz w:val="24"/>
                <w:szCs w:val="24"/>
                <w:lang w:eastAsia="en-GB"/>
              </w:rPr>
              <w:t>p</w:t>
            </w:r>
            <w:r w:rsidRPr="77EB8CF2">
              <w:rPr>
                <w:rFonts w:eastAsia="Times New Roman"/>
                <w:color w:val="auto"/>
                <w:sz w:val="24"/>
                <w:szCs w:val="24"/>
                <w:lang w:eastAsia="en-GB"/>
              </w:rPr>
              <w:t>rojektit</w:t>
            </w:r>
            <w:proofErr w:type="spellEnd"/>
            <w:r w:rsidRPr="77EB8CF2">
              <w:rPr>
                <w:rFonts w:eastAsia="Times New Roman"/>
                <w:color w:val="auto"/>
                <w:sz w:val="24"/>
                <w:szCs w:val="24"/>
                <w:lang w:eastAsia="en-GB"/>
              </w:rPr>
              <w:t>:</w:t>
            </w:r>
            <w:r w:rsidRPr="77EB8CF2">
              <w:rPr>
                <w:rFonts w:eastAsia="Times New Roman"/>
                <w:b w:val="0"/>
                <w:color w:val="auto"/>
                <w:sz w:val="24"/>
                <w:szCs w:val="24"/>
                <w:lang w:eastAsia="en-GB"/>
              </w:rPr>
              <w:t> </w:t>
            </w:r>
            <w:r w:rsidRPr="77EB8CF2"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6C372777" w14:textId="77777777" w:rsidR="00F77D77" w:rsidRPr="008663FE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663FE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AF1E191" w14:textId="77777777" w:rsidR="00F77D77" w:rsidRPr="008663FE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663FE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734E4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77EB8CF2" w14:paraId="783DF94D" w14:textId="77777777" w:rsidTr="704BE07E">
        <w:tc>
          <w:tcPr>
            <w:tcW w:w="2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01C455A1" w14:textId="46E1E12E" w:rsidR="69CE6756" w:rsidRDefault="13CF0044" w:rsidP="77EB8CF2">
            <w:pPr>
              <w:spacing w:line="240" w:lineRule="auto"/>
              <w:rPr>
                <w:rFonts w:eastAsia="Times New Roman"/>
                <w:color w:val="auto"/>
                <w:sz w:val="24"/>
                <w:szCs w:val="24"/>
                <w:lang w:eastAsia="en-GB"/>
              </w:rPr>
            </w:pPr>
            <w:proofErr w:type="spellStart"/>
            <w:r w:rsidRPr="704BE07E">
              <w:rPr>
                <w:rFonts w:eastAsia="Times New Roman"/>
                <w:color w:val="auto"/>
                <w:sz w:val="24"/>
                <w:szCs w:val="24"/>
                <w:lang w:eastAsia="en-GB"/>
              </w:rPr>
              <w:t>Kohëzgjatja</w:t>
            </w:r>
            <w:proofErr w:type="spellEnd"/>
            <w:r w:rsidRPr="704BE07E">
              <w:rPr>
                <w:rFonts w:eastAsia="Times New Roman"/>
                <w:color w:val="auto"/>
                <w:sz w:val="24"/>
                <w:szCs w:val="24"/>
                <w:lang w:eastAsia="en-GB"/>
              </w:rPr>
              <w:t xml:space="preserve"> e </w:t>
            </w:r>
            <w:proofErr w:type="spellStart"/>
            <w:r w:rsidRPr="704BE07E">
              <w:rPr>
                <w:rFonts w:eastAsia="Times New Roman"/>
                <w:color w:val="auto"/>
                <w:sz w:val="24"/>
                <w:szCs w:val="24"/>
                <w:lang w:eastAsia="en-GB"/>
              </w:rPr>
              <w:t>projektit</w:t>
            </w:r>
            <w:proofErr w:type="spellEnd"/>
            <w:r w:rsidR="69CE6756" w:rsidRPr="704BE07E">
              <w:rPr>
                <w:rFonts w:eastAsia="Times New Roman"/>
                <w:color w:val="auto"/>
                <w:sz w:val="24"/>
                <w:szCs w:val="24"/>
                <w:lang w:eastAsia="en-GB"/>
              </w:rPr>
              <w:t>:</w:t>
            </w:r>
          </w:p>
          <w:p w14:paraId="4C7095D6" w14:textId="679E7D6B" w:rsidR="77EB8CF2" w:rsidRDefault="77EB8CF2" w:rsidP="77EB8CF2">
            <w:pPr>
              <w:spacing w:line="240" w:lineRule="auto"/>
              <w:rPr>
                <w:rFonts w:eastAsia="Times New Roman"/>
                <w:color w:val="auto"/>
                <w:sz w:val="24"/>
                <w:szCs w:val="24"/>
                <w:lang w:eastAsia="en-GB"/>
              </w:rPr>
            </w:pPr>
          </w:p>
          <w:p w14:paraId="3F0C2A57" w14:textId="1E2BB558" w:rsidR="77EB8CF2" w:rsidRDefault="77EB8CF2" w:rsidP="77EB8CF2">
            <w:pPr>
              <w:spacing w:line="240" w:lineRule="auto"/>
              <w:rPr>
                <w:rFonts w:eastAsia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74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3E42B3" w14:textId="446F1DD4" w:rsidR="77EB8CF2" w:rsidRDefault="77EB8CF2" w:rsidP="77EB8CF2">
            <w:pPr>
              <w:spacing w:line="240" w:lineRule="auto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</w:p>
        </w:tc>
      </w:tr>
    </w:tbl>
    <w:p w14:paraId="728BFF47" w14:textId="77777777" w:rsidR="00F77D77" w:rsidRPr="00F77D77" w:rsidRDefault="00F77D77" w:rsidP="00F77D77">
      <w:pPr>
        <w:spacing w:line="240" w:lineRule="auto"/>
        <w:ind w:left="-900"/>
        <w:textAlignment w:val="baseline"/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</w:pPr>
      <w:r w:rsidRPr="00F77D77"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  <w:t> </w:t>
      </w:r>
    </w:p>
    <w:tbl>
      <w:tblPr>
        <w:tblW w:w="100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5143"/>
        <w:gridCol w:w="1435"/>
        <w:gridCol w:w="2127"/>
      </w:tblGrid>
      <w:tr w:rsidR="00F77D77" w:rsidRPr="00F77D77" w14:paraId="00F898A9" w14:textId="77777777" w:rsidTr="008663FE">
        <w:tc>
          <w:tcPr>
            <w:tcW w:w="100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7FCD45B8" w14:textId="575CC534" w:rsidR="00F77D77" w:rsidRPr="00F77D77" w:rsidRDefault="008663FE" w:rsidP="008663FE">
            <w:pPr>
              <w:numPr>
                <w:ilvl w:val="0"/>
                <w:numId w:val="1"/>
              </w:numPr>
              <w:spacing w:line="240" w:lineRule="auto"/>
              <w:ind w:left="360" w:firstLine="0"/>
              <w:textAlignment w:val="baseline"/>
              <w:divId w:val="1059940390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eastAsia="en-GB"/>
              </w:rPr>
              <w:t>Çështja:</w:t>
            </w:r>
            <w:r w:rsidRPr="008663FE">
              <w:rPr>
                <w:rFonts w:eastAsia="Times New Roman" w:cstheme="minorHAnsi"/>
                <w:bCs/>
                <w:i/>
                <w:iCs/>
                <w:color w:val="auto"/>
                <w:sz w:val="24"/>
                <w:szCs w:val="24"/>
                <w:lang w:eastAsia="en-GB"/>
              </w:rPr>
              <w:t> </w:t>
            </w:r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Cili është problemi që adreson projekti juaj? Maksimumi 500 fjalë.</w:t>
            </w:r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eastAsia="en-GB"/>
              </w:rPr>
              <w:t> </w:t>
            </w:r>
          </w:p>
        </w:tc>
      </w:tr>
      <w:tr w:rsidR="00F77D77" w:rsidRPr="00F77D77" w14:paraId="4050E7DF" w14:textId="77777777" w:rsidTr="008663FE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0545C3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654F0F5F" w14:textId="1D7C79AB" w:rsidR="007365E4" w:rsidRDefault="00F77D77" w:rsidP="002E3EC4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8CA54C7" w14:textId="2523099F" w:rsidR="007365E4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4C34DC7F" w14:textId="22FBD5C5" w:rsidR="007365E4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5A2B0AF9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377017" w14:paraId="6A05484F" w14:textId="77777777" w:rsidTr="008663FE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7ADC21B0" w14:textId="40ACB9DB" w:rsidR="00F77D77" w:rsidRPr="00377017" w:rsidRDefault="008663FE" w:rsidP="008663FE">
            <w:pPr>
              <w:numPr>
                <w:ilvl w:val="0"/>
                <w:numId w:val="2"/>
              </w:numPr>
              <w:spacing w:line="240" w:lineRule="auto"/>
              <w:ind w:left="360" w:right="-12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</w:pPr>
            <w:proofErr w:type="spellStart"/>
            <w:r w:rsidRPr="008663FE">
              <w:rPr>
                <w:rFonts w:eastAsia="Times New Roman" w:cstheme="minorHAnsi"/>
                <w:bCs/>
                <w:color w:val="auto"/>
                <w:sz w:val="24"/>
                <w:szCs w:val="24"/>
                <w:lang w:eastAsia="en-GB"/>
              </w:rPr>
              <w:t>Synimi</w:t>
            </w:r>
            <w:proofErr w:type="spellEnd"/>
            <w:r w:rsidR="007206EC" w:rsidRPr="007206EC">
              <w:rPr>
                <w:rFonts w:eastAsia="Times New Roman" w:cstheme="minorHAnsi"/>
                <w:bCs/>
                <w:color w:val="auto"/>
                <w:sz w:val="24"/>
                <w:szCs w:val="24"/>
                <w:lang w:eastAsia="en-GB"/>
              </w:rPr>
              <w:t>:</w:t>
            </w:r>
            <w:r w:rsidR="007206EC" w:rsidRPr="007206EC"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Kujt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i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drejtohet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projekti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?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Jini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sa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më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specifik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, p.sh., "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gratë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e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reja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me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aftësi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të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kufizuara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"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sesa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"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publiku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". Ju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lutemi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jepni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vlerësime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për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numrin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e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përfituesve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të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synuar</w:t>
            </w:r>
            <w:proofErr w:type="spellEnd"/>
            <w:r w:rsidR="007206EC"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.</w:t>
            </w:r>
          </w:p>
        </w:tc>
      </w:tr>
      <w:tr w:rsidR="00F77D77" w:rsidRPr="007206EC" w14:paraId="03DE62A0" w14:textId="77777777" w:rsidTr="008663FE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B3E3C6" w14:textId="77777777" w:rsidR="00F77D77" w:rsidRPr="0037701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</w:pPr>
            <w:r w:rsidRPr="00377017"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  <w:t> </w:t>
            </w:r>
          </w:p>
          <w:p w14:paraId="7B362467" w14:textId="77777777" w:rsidR="00F77D77" w:rsidRPr="007206EC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</w:pPr>
            <w:r w:rsidRPr="00377017"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  <w:t> </w:t>
            </w:r>
          </w:p>
          <w:p w14:paraId="671F7ED3" w14:textId="77777777" w:rsidR="00F77D77" w:rsidRPr="007206EC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</w:pPr>
            <w:r w:rsidRPr="007206EC"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  <w:t> </w:t>
            </w:r>
          </w:p>
          <w:p w14:paraId="3E5144C9" w14:textId="77777777" w:rsidR="00F77D77" w:rsidRPr="007206EC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</w:pPr>
            <w:r w:rsidRPr="007206EC"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  <w:t> </w:t>
            </w:r>
          </w:p>
          <w:p w14:paraId="4EC8AE95" w14:textId="77777777" w:rsidR="00F77D77" w:rsidRPr="007206EC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</w:pPr>
            <w:r w:rsidRPr="007206EC"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  <w:t> </w:t>
            </w:r>
          </w:p>
        </w:tc>
      </w:tr>
      <w:tr w:rsidR="00F77D77" w:rsidRPr="007206EC" w14:paraId="3C53B090" w14:textId="77777777" w:rsidTr="008663FE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057A3519" w14:textId="4C3C2AAC" w:rsidR="00F77D77" w:rsidRPr="007206EC" w:rsidRDefault="007206EC" w:rsidP="00F77D77">
            <w:pPr>
              <w:numPr>
                <w:ilvl w:val="0"/>
                <w:numId w:val="3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</w:pPr>
            <w:proofErr w:type="spellStart"/>
            <w:r w:rsidRPr="007206EC">
              <w:rPr>
                <w:rFonts w:eastAsia="Times New Roman" w:cstheme="minorHAnsi"/>
                <w:bCs/>
                <w:color w:val="auto"/>
                <w:sz w:val="24"/>
                <w:szCs w:val="24"/>
                <w:lang w:eastAsia="en-GB"/>
              </w:rPr>
              <w:t>Objektivi</w:t>
            </w:r>
            <w:proofErr w:type="spellEnd"/>
            <w:r w:rsidRPr="007206EC"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  <w:t xml:space="preserve">: </w:t>
            </w:r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Me </w:t>
            </w:r>
            <w:proofErr w:type="spellStart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një</w:t>
            </w:r>
            <w:proofErr w:type="spellEnd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fjali</w:t>
            </w:r>
            <w:proofErr w:type="spellEnd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tregoni</w:t>
            </w:r>
            <w:proofErr w:type="spellEnd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se </w:t>
            </w:r>
            <w:proofErr w:type="spellStart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çfarë</w:t>
            </w:r>
            <w:proofErr w:type="spellEnd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ndryshimi</w:t>
            </w:r>
            <w:proofErr w:type="spellEnd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synon</w:t>
            </w:r>
            <w:proofErr w:type="spellEnd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të</w:t>
            </w:r>
            <w:proofErr w:type="spellEnd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arrijë</w:t>
            </w:r>
            <w:proofErr w:type="spellEnd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projekti</w:t>
            </w:r>
            <w:proofErr w:type="spellEnd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juaj</w:t>
            </w:r>
            <w:proofErr w:type="spellEnd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në</w:t>
            </w:r>
            <w:proofErr w:type="spellEnd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përgjithësi</w:t>
            </w:r>
            <w:proofErr w:type="spellEnd"/>
            <w:r w:rsidRPr="007206EC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.</w:t>
            </w:r>
            <w:r w:rsidR="00F77D77" w:rsidRPr="00F77D77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 </w:t>
            </w:r>
            <w:r w:rsidR="00F77D77" w:rsidRPr="007206EC"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  <w:t> </w:t>
            </w:r>
          </w:p>
        </w:tc>
      </w:tr>
      <w:tr w:rsidR="00F77D77" w:rsidRPr="008663FE" w14:paraId="173D0B3D" w14:textId="77777777" w:rsidTr="008663FE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A94BCB" w14:textId="77777777" w:rsidR="00F77D77" w:rsidRPr="007206EC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</w:pPr>
            <w:r w:rsidRPr="007206EC"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  <w:t> </w:t>
            </w:r>
          </w:p>
          <w:p w14:paraId="1707ED5C" w14:textId="582D311E" w:rsidR="00F77D77" w:rsidRPr="00445B53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</w:pPr>
            <w:r w:rsidRPr="00445B53"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  <w:t> </w:t>
            </w:r>
          </w:p>
          <w:p w14:paraId="58C22B6E" w14:textId="77777777" w:rsidR="00554378" w:rsidRPr="00445B53" w:rsidRDefault="00554378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</w:pPr>
          </w:p>
          <w:p w14:paraId="2629A88F" w14:textId="77777777" w:rsidR="00F77D77" w:rsidRPr="00445B53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</w:pPr>
            <w:r w:rsidRPr="00445B53"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  <w:t> </w:t>
            </w:r>
          </w:p>
          <w:p w14:paraId="27342A07" w14:textId="77777777" w:rsidR="00F77D77" w:rsidRPr="00445B53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</w:pPr>
            <w:r w:rsidRPr="00445B53">
              <w:rPr>
                <w:rFonts w:eastAsia="Times New Roman" w:cstheme="minorHAnsi"/>
                <w:b w:val="0"/>
                <w:color w:val="auto"/>
                <w:sz w:val="24"/>
                <w:szCs w:val="24"/>
                <w:lang w:eastAsia="en-GB"/>
              </w:rPr>
              <w:lastRenderedPageBreak/>
              <w:t> </w:t>
            </w:r>
          </w:p>
        </w:tc>
      </w:tr>
      <w:tr w:rsidR="00F77D77" w:rsidRPr="00F77D77" w14:paraId="35C8B45A" w14:textId="77777777" w:rsidTr="008663FE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1BE4DB95" w14:textId="4D0FF392" w:rsidR="00F77D77" w:rsidRPr="00F77D77" w:rsidRDefault="00554378" w:rsidP="00F77D77">
            <w:pPr>
              <w:numPr>
                <w:ilvl w:val="0"/>
                <w:numId w:val="4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554378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lastRenderedPageBreak/>
              <w:t xml:space="preserve">Rezultatet: </w:t>
            </w:r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Renditni 2-4 rezultate që projekti juaj synon të realizojë, duke u përqëndruar në ndryshimet në njohuri, aftësi, kapacitet, sjellje ose performancë të përfituesve. Siguroni të paktën një tregues për rezultat.</w:t>
            </w:r>
          </w:p>
        </w:tc>
      </w:tr>
      <w:tr w:rsidR="00F77D77" w:rsidRPr="00F77D77" w14:paraId="0F154B1C" w14:textId="77777777" w:rsidTr="008663FE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F1C85D" w14:textId="19A06DCE" w:rsidR="007365E4" w:rsidRPr="00F77D77" w:rsidRDefault="00F77D77" w:rsidP="007365E4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0F5A722B" w14:textId="0BE2A86E" w:rsidR="00F77D77" w:rsidRPr="00F77D77" w:rsidRDefault="00F77D77" w:rsidP="00554378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BDAA54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2E035D7A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5709CB13" w14:textId="77777777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5225CC23" w14:textId="3AA13F65" w:rsidR="007365E4" w:rsidRPr="00F77D77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F77D77" w:rsidRPr="00F77D77" w14:paraId="7A042774" w14:textId="77777777" w:rsidTr="008663FE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3EEF3655" w14:textId="6B46C802" w:rsidR="00F77D77" w:rsidRPr="00F77D77" w:rsidRDefault="00554378" w:rsidP="00554378">
            <w:pPr>
              <w:numPr>
                <w:ilvl w:val="0"/>
                <w:numId w:val="5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554378">
              <w:rPr>
                <w:rFonts w:eastAsia="Times New Roman" w:cstheme="minorHAnsi"/>
                <w:bCs/>
                <w:color w:val="auto"/>
                <w:sz w:val="24"/>
                <w:szCs w:val="24"/>
                <w:lang w:eastAsia="en-GB"/>
              </w:rPr>
              <w:t>Aktivitetet</w:t>
            </w:r>
            <w:proofErr w:type="spellEnd"/>
            <w:r w:rsidRPr="00554378">
              <w:rPr>
                <w:rFonts w:eastAsia="Times New Roman" w:cstheme="minorHAnsi"/>
                <w:bCs/>
                <w:i/>
                <w:iCs/>
                <w:color w:val="auto"/>
                <w:sz w:val="24"/>
                <w:szCs w:val="24"/>
                <w:lang w:eastAsia="en-GB"/>
              </w:rPr>
              <w:t xml:space="preserve">: </w:t>
            </w:r>
            <w:proofErr w:type="spellStart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Renditni</w:t>
            </w:r>
            <w:proofErr w:type="spellEnd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dhe</w:t>
            </w:r>
            <w:proofErr w:type="spellEnd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përshkruani</w:t>
            </w:r>
            <w:proofErr w:type="spellEnd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të</w:t>
            </w:r>
            <w:proofErr w:type="spellEnd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gjitha</w:t>
            </w:r>
            <w:proofErr w:type="spellEnd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aktivitetet</w:t>
            </w:r>
            <w:proofErr w:type="spellEnd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që</w:t>
            </w:r>
            <w:proofErr w:type="spellEnd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do </w:t>
            </w:r>
            <w:proofErr w:type="spellStart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të</w:t>
            </w:r>
            <w:proofErr w:type="spellEnd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kryhen</w:t>
            </w:r>
            <w:proofErr w:type="spellEnd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nën</w:t>
            </w:r>
            <w:proofErr w:type="spellEnd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këtë</w:t>
            </w:r>
            <w:proofErr w:type="spellEnd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iniciativë</w:t>
            </w:r>
            <w:proofErr w:type="spellEnd"/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eastAsia="en-GB"/>
              </w:rPr>
              <w:t>.</w:t>
            </w:r>
            <w:r w:rsidRPr="00554378">
              <w:rPr>
                <w:rFonts w:eastAsia="Times New Roman" w:cstheme="minorHAnsi"/>
                <w:bCs/>
                <w:color w:val="auto"/>
                <w:sz w:val="24"/>
                <w:szCs w:val="24"/>
                <w:lang w:eastAsia="en-GB"/>
              </w:rPr>
              <w:t> </w:t>
            </w:r>
          </w:p>
        </w:tc>
      </w:tr>
      <w:tr w:rsidR="00554378" w:rsidRPr="00F77D77" w14:paraId="6B9FF11C" w14:textId="77777777" w:rsidTr="008663FE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6A7F69" w14:textId="57BED8F5" w:rsidR="00554378" w:rsidRPr="00554378" w:rsidRDefault="00554378" w:rsidP="00554378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bCs/>
                <w:color w:val="auto"/>
                <w:sz w:val="24"/>
                <w:szCs w:val="24"/>
                <w:u w:val="single"/>
                <w:lang w:val="en-GB" w:eastAsia="en-GB"/>
              </w:rPr>
            </w:pPr>
            <w:proofErr w:type="spellStart"/>
            <w:r w:rsidRPr="00554378">
              <w:rPr>
                <w:rStyle w:val="normaltextrun"/>
                <w:rFonts w:cstheme="minorHAnsi"/>
                <w:b w:val="0"/>
                <w:bCs/>
                <w:color w:val="auto"/>
                <w:sz w:val="24"/>
                <w:szCs w:val="24"/>
                <w:u w:val="single"/>
              </w:rPr>
              <w:t>Aktiviteti</w:t>
            </w:r>
            <w:proofErr w:type="spellEnd"/>
            <w:r w:rsidRPr="00554378">
              <w:rPr>
                <w:rStyle w:val="normaltextrun"/>
                <w:rFonts w:cstheme="minorHAnsi"/>
                <w:b w:val="0"/>
                <w:bCs/>
                <w:color w:val="auto"/>
                <w:sz w:val="24"/>
                <w:szCs w:val="24"/>
                <w:u w:val="single"/>
              </w:rPr>
              <w:t> Nr.</w:t>
            </w:r>
            <w:r w:rsidRPr="002E3EC4">
              <w:rPr>
                <w:rStyle w:val="normaltextrun"/>
                <w:rFonts w:cstheme="minorHAnsi"/>
                <w:b w:val="0"/>
                <w:bCs/>
                <w:color w:val="auto"/>
                <w:sz w:val="24"/>
                <w:szCs w:val="24"/>
              </w:rPr>
              <w:t> </w:t>
            </w:r>
            <w:r w:rsidRPr="002E3EC4">
              <w:rPr>
                <w:rStyle w:val="eop"/>
                <w:rFonts w:cstheme="minorHAnsi"/>
                <w:b w:val="0"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A692C5" w14:textId="76049175" w:rsidR="00554378" w:rsidRPr="00F77D77" w:rsidRDefault="00554378" w:rsidP="00554378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554378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Titulli i aktivitetit + përshkrim i shkurtër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596F2D" w14:textId="3C030AF1" w:rsidR="00554378" w:rsidRPr="00F77D77" w:rsidRDefault="00554378" w:rsidP="00554378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554378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Afati kohor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0AE27E" w14:textId="537D928D" w:rsidR="00554378" w:rsidRPr="00F77D77" w:rsidRDefault="00554378" w:rsidP="00554378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554378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Vendi</w:t>
            </w:r>
            <w:r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 xml:space="preserve"> </w:t>
            </w:r>
            <w:r w:rsidRPr="00554378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(qyteti / fshati)</w:t>
            </w:r>
          </w:p>
        </w:tc>
      </w:tr>
      <w:tr w:rsidR="00554378" w:rsidRPr="00F77D77" w14:paraId="385856D9" w14:textId="77777777" w:rsidTr="008663FE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F1AA64" w14:textId="4B090AB1" w:rsidR="00554378" w:rsidRPr="002E3EC4" w:rsidRDefault="00554378" w:rsidP="00554378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bCs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2E3EC4">
              <w:rPr>
                <w:rStyle w:val="normaltextrun"/>
                <w:rFonts w:cstheme="minorHAnsi"/>
                <w:b w:val="0"/>
                <w:bCs/>
                <w:color w:val="auto"/>
                <w:sz w:val="24"/>
                <w:szCs w:val="24"/>
              </w:rPr>
              <w:t>Aktiviteti</w:t>
            </w:r>
            <w:proofErr w:type="spellEnd"/>
            <w:r w:rsidRPr="002E3EC4">
              <w:rPr>
                <w:rStyle w:val="normaltextrun"/>
                <w:rFonts w:cstheme="minorHAnsi"/>
                <w:b w:val="0"/>
                <w:bCs/>
                <w:color w:val="auto"/>
                <w:sz w:val="24"/>
                <w:szCs w:val="24"/>
              </w:rPr>
              <w:t> 1 </w:t>
            </w:r>
            <w:r w:rsidRPr="002E3EC4">
              <w:rPr>
                <w:rStyle w:val="eop"/>
                <w:rFonts w:cstheme="minorHAnsi"/>
                <w:b w:val="0"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22BBD5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8CBDCF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5A8975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554378" w:rsidRPr="00F77D77" w14:paraId="2D8F8BAD" w14:textId="77777777" w:rsidTr="008663FE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089AB9" w14:textId="5C0CBCE8" w:rsidR="00554378" w:rsidRPr="002E3EC4" w:rsidRDefault="00554378" w:rsidP="00554378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bCs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2E3EC4">
              <w:rPr>
                <w:rStyle w:val="normaltextrun"/>
                <w:rFonts w:cstheme="minorHAnsi"/>
                <w:b w:val="0"/>
                <w:bCs/>
                <w:color w:val="auto"/>
                <w:sz w:val="24"/>
                <w:szCs w:val="24"/>
              </w:rPr>
              <w:t>Aktiviteti</w:t>
            </w:r>
            <w:proofErr w:type="spellEnd"/>
            <w:r w:rsidRPr="002E3EC4">
              <w:rPr>
                <w:rStyle w:val="normaltextrun"/>
                <w:rFonts w:cstheme="minorHAnsi"/>
                <w:b w:val="0"/>
                <w:bCs/>
                <w:color w:val="auto"/>
                <w:sz w:val="24"/>
                <w:szCs w:val="24"/>
              </w:rPr>
              <w:t> 2 </w:t>
            </w:r>
            <w:r w:rsidRPr="002E3EC4">
              <w:rPr>
                <w:rStyle w:val="eop"/>
                <w:rFonts w:cstheme="minorHAnsi"/>
                <w:b w:val="0"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248785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6FCAC3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C285B0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554378" w:rsidRPr="00F77D77" w14:paraId="227D2001" w14:textId="77777777" w:rsidTr="008663FE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EE4469" w14:textId="7E1BF33D" w:rsidR="00554378" w:rsidRPr="002E3EC4" w:rsidRDefault="00554378" w:rsidP="00554378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bCs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2E3EC4">
              <w:rPr>
                <w:rStyle w:val="normaltextrun"/>
                <w:rFonts w:cstheme="minorHAnsi"/>
                <w:b w:val="0"/>
                <w:bCs/>
                <w:color w:val="auto"/>
                <w:sz w:val="24"/>
                <w:szCs w:val="24"/>
              </w:rPr>
              <w:t>Aktiviteti</w:t>
            </w:r>
            <w:proofErr w:type="spellEnd"/>
            <w:r w:rsidRPr="002E3EC4">
              <w:rPr>
                <w:rStyle w:val="normaltextrun"/>
                <w:rFonts w:cstheme="minorHAnsi"/>
                <w:b w:val="0"/>
                <w:bCs/>
                <w:color w:val="auto"/>
                <w:sz w:val="24"/>
                <w:szCs w:val="24"/>
              </w:rPr>
              <w:t> 3 </w:t>
            </w:r>
            <w:r w:rsidRPr="002E3EC4">
              <w:rPr>
                <w:rStyle w:val="eop"/>
                <w:rFonts w:cstheme="minorHAnsi"/>
                <w:b w:val="0"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C364CF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FF2BFF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7A476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554378" w:rsidRPr="00F77D77" w14:paraId="15DDF488" w14:textId="77777777" w:rsidTr="008663FE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4197BD" w14:textId="305D8EF2" w:rsidR="00554378" w:rsidRPr="002E3EC4" w:rsidRDefault="00554378" w:rsidP="00554378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bCs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2E3EC4">
              <w:rPr>
                <w:rStyle w:val="normaltextrun"/>
                <w:rFonts w:cstheme="minorHAnsi"/>
                <w:b w:val="0"/>
                <w:bCs/>
                <w:color w:val="auto"/>
                <w:sz w:val="24"/>
                <w:szCs w:val="24"/>
              </w:rPr>
              <w:t>Aktiviteti</w:t>
            </w:r>
            <w:proofErr w:type="spellEnd"/>
            <w:r w:rsidRPr="002E3EC4">
              <w:rPr>
                <w:rStyle w:val="normaltextrun"/>
                <w:rFonts w:cstheme="minorHAnsi"/>
                <w:b w:val="0"/>
                <w:bCs/>
                <w:color w:val="auto"/>
                <w:sz w:val="24"/>
                <w:szCs w:val="24"/>
              </w:rPr>
              <w:t> 4 </w:t>
            </w:r>
            <w:r w:rsidRPr="002E3EC4">
              <w:rPr>
                <w:rStyle w:val="eop"/>
                <w:rFonts w:cstheme="minorHAnsi"/>
                <w:b w:val="0"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66EB2D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58FC0E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CA95B4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554378" w:rsidRPr="00F77D77" w14:paraId="262EB904" w14:textId="77777777" w:rsidTr="008663FE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FACC96" w14:textId="411301E2" w:rsidR="00554378" w:rsidRPr="002E3EC4" w:rsidRDefault="00554378" w:rsidP="00554378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bCs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2E3EC4">
              <w:rPr>
                <w:rStyle w:val="normaltextrun"/>
                <w:rFonts w:cstheme="minorHAnsi"/>
                <w:b w:val="0"/>
                <w:bCs/>
                <w:color w:val="auto"/>
                <w:sz w:val="24"/>
                <w:szCs w:val="24"/>
              </w:rPr>
              <w:t>Aktiviteti</w:t>
            </w:r>
            <w:proofErr w:type="spellEnd"/>
            <w:r w:rsidRPr="002E3EC4">
              <w:rPr>
                <w:rStyle w:val="normaltextrun"/>
                <w:rFonts w:cstheme="minorHAnsi"/>
                <w:b w:val="0"/>
                <w:bCs/>
                <w:color w:val="auto"/>
                <w:sz w:val="24"/>
                <w:szCs w:val="24"/>
              </w:rPr>
              <w:t> 5 </w:t>
            </w:r>
            <w:r w:rsidRPr="002E3EC4">
              <w:rPr>
                <w:rStyle w:val="eop"/>
                <w:rFonts w:cstheme="minorHAnsi"/>
                <w:b w:val="0"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8785C2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2359A3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32AD4A" w14:textId="77777777" w:rsidR="00554378" w:rsidRPr="00F77D77" w:rsidRDefault="00554378" w:rsidP="00554378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167A4924" w14:textId="77777777" w:rsidTr="008663FE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7C8CB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…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2F4682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B0D6FF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34D272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06DF2EBC" w14:textId="77777777" w:rsidTr="008663FE">
        <w:trPr>
          <w:trHeight w:val="300"/>
        </w:trPr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6C54A8DE" w14:textId="6BD7FDB6" w:rsidR="00F77D77" w:rsidRPr="00F77D77" w:rsidRDefault="00554378" w:rsidP="00F77D77">
            <w:pPr>
              <w:numPr>
                <w:ilvl w:val="0"/>
                <w:numId w:val="6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554378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 xml:space="preserve">Monitorimi dhe vlerësimi: </w:t>
            </w:r>
            <w:r w:rsidRPr="00554378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Përshkruani shkurtimisht se si do të monitoroni dhe vlerësoni nëse projekti ka arritur ose jo rezultatet e synuara dhe objektivin. Maksimumi 200 fjalë.</w:t>
            </w:r>
          </w:p>
        </w:tc>
      </w:tr>
      <w:tr w:rsidR="00F77D77" w:rsidRPr="00F77D77" w14:paraId="62DEF9AC" w14:textId="77777777" w:rsidTr="008663FE">
        <w:trPr>
          <w:trHeight w:val="300"/>
        </w:trPr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108CEF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04FB6DDE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3CB2843D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2787E08B" w14:textId="77777777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504ADBCC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</w:tbl>
    <w:p w14:paraId="3DCCF487" w14:textId="790B4E92" w:rsidR="0087605E" w:rsidRPr="00F77D77" w:rsidRDefault="00F77D77" w:rsidP="00554378">
      <w:pPr>
        <w:spacing w:line="240" w:lineRule="auto"/>
        <w:textAlignment w:val="baseline"/>
        <w:rPr>
          <w:rFonts w:cstheme="minorHAnsi"/>
          <w:sz w:val="24"/>
          <w:szCs w:val="24"/>
        </w:rPr>
      </w:pPr>
      <w:r w:rsidRPr="00F77D77"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  <w:t> </w:t>
      </w:r>
    </w:p>
    <w:sectPr w:rsidR="0087605E" w:rsidRPr="00F77D77" w:rsidSect="00C905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414" w:right="1152" w:bottom="720" w:left="1152" w:header="0" w:footer="288" w:gutter="0"/>
      <w:pgNumType w:start="1"/>
      <w:cols w:space="720"/>
      <w:docGrid w:linePitch="382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BA85645" w16cex:dateUtc="2020-12-30T09:08:42.7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D7034" w14:textId="77777777" w:rsidR="004B5273" w:rsidRDefault="004B5273">
      <w:r>
        <w:separator/>
      </w:r>
    </w:p>
    <w:p w14:paraId="0606388F" w14:textId="77777777" w:rsidR="004B5273" w:rsidRDefault="004B5273"/>
  </w:endnote>
  <w:endnote w:type="continuationSeparator" w:id="0">
    <w:p w14:paraId="24749BD0" w14:textId="77777777" w:rsidR="004B5273" w:rsidRDefault="004B5273">
      <w:r>
        <w:continuationSeparator/>
      </w:r>
    </w:p>
    <w:p w14:paraId="288A2F04" w14:textId="77777777" w:rsidR="004B5273" w:rsidRDefault="004B52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34543" w14:textId="77777777" w:rsidR="00860177" w:rsidRDefault="00860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C74A1" w14:textId="203D2F3F" w:rsidR="00DF027C" w:rsidRDefault="00860177" w:rsidP="00C90519">
    <w:pPr>
      <w:pStyle w:val="Footer"/>
      <w:tabs>
        <w:tab w:val="center" w:pos="4968"/>
        <w:tab w:val="left" w:pos="6684"/>
      </w:tabs>
    </w:pPr>
    <w:bookmarkStart w:id="0" w:name="_GoBack"/>
    <w:r>
      <w:rPr>
        <w:sz w:val="20"/>
        <w:szCs w:val="16"/>
      </w:rPr>
      <w:t>ALVED 2020/2.2.</w:t>
    </w:r>
    <w:r>
      <w:rPr>
        <w:sz w:val="20"/>
        <w:szCs w:val="16"/>
      </w:rPr>
      <w:t>3</w:t>
    </w:r>
    <w:bookmarkEnd w:id="0"/>
    <w:r w:rsidR="00C90519">
      <w:tab/>
    </w:r>
    <w:sdt>
      <w:sdtPr>
        <w:id w:val="62874891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F027C">
          <w:fldChar w:fldCharType="begin"/>
        </w:r>
        <w:r w:rsidR="00DF027C">
          <w:instrText xml:space="preserve"> PAGE   \* MERGEFORMAT </w:instrText>
        </w:r>
        <w:r w:rsidR="00DF027C">
          <w:fldChar w:fldCharType="separate"/>
        </w:r>
        <w:r w:rsidR="006E5716">
          <w:rPr>
            <w:noProof/>
          </w:rPr>
          <w:t>1</w:t>
        </w:r>
        <w:r w:rsidR="00DF027C">
          <w:rPr>
            <w:noProof/>
          </w:rPr>
          <w:fldChar w:fldCharType="end"/>
        </w:r>
      </w:sdtContent>
    </w:sdt>
    <w:r w:rsidR="00C90519">
      <w:rPr>
        <w:noProof/>
      </w:rPr>
      <w:tab/>
    </w:r>
  </w:p>
  <w:p w14:paraId="128308AD" w14:textId="77777777" w:rsidR="00DF027C" w:rsidRDefault="00DF02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9C26B" w14:textId="77777777" w:rsidR="00860177" w:rsidRDefault="00860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53CBF" w14:textId="77777777" w:rsidR="004B5273" w:rsidRDefault="004B5273">
      <w:r>
        <w:separator/>
      </w:r>
    </w:p>
    <w:p w14:paraId="2FF82CCD" w14:textId="77777777" w:rsidR="004B5273" w:rsidRDefault="004B5273"/>
  </w:footnote>
  <w:footnote w:type="continuationSeparator" w:id="0">
    <w:p w14:paraId="2579E10F" w14:textId="77777777" w:rsidR="004B5273" w:rsidRDefault="004B5273">
      <w:r>
        <w:continuationSeparator/>
      </w:r>
    </w:p>
    <w:p w14:paraId="4FBBC3A1" w14:textId="77777777" w:rsidR="004B5273" w:rsidRDefault="004B52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E787A" w14:textId="77777777" w:rsidR="00860177" w:rsidRDefault="00860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38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10038"/>
    </w:tblGrid>
    <w:tr w:rsidR="00D077E9" w14:paraId="46DE0D48" w14:textId="77777777" w:rsidTr="704BE07E">
      <w:trPr>
        <w:trHeight w:val="1530"/>
      </w:trPr>
      <w:tc>
        <w:tcPr>
          <w:tcW w:w="10038" w:type="dxa"/>
          <w:tcBorders>
            <w:top w:val="nil"/>
            <w:left w:val="nil"/>
            <w:bottom w:val="single" w:sz="36" w:space="0" w:color="E64614"/>
            <w:right w:val="nil"/>
          </w:tcBorders>
          <w:shd w:val="clear" w:color="auto" w:fill="auto"/>
        </w:tcPr>
        <w:p w14:paraId="6DC22404" w14:textId="77777777" w:rsidR="00C90519" w:rsidRDefault="00C90519">
          <w:pPr>
            <w:pStyle w:val="Header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5883E8A4" wp14:editId="5780BBB6">
                <wp:simplePos x="0" y="0"/>
                <wp:positionH relativeFrom="column">
                  <wp:posOffset>3710940</wp:posOffset>
                </wp:positionH>
                <wp:positionV relativeFrom="paragraph">
                  <wp:posOffset>203200</wp:posOffset>
                </wp:positionV>
                <wp:extent cx="2937903" cy="780124"/>
                <wp:effectExtent l="0" t="0" r="0" b="1270"/>
                <wp:wrapNone/>
                <wp:docPr id="56" name="Picture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3368" b="10069"/>
                        <a:stretch/>
                      </pic:blipFill>
                      <pic:spPr bwMode="auto">
                        <a:xfrm>
                          <a:off x="0" y="0"/>
                          <a:ext cx="2937903" cy="7801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0AE10AF" wp14:editId="30C2BBB4">
                <wp:simplePos x="0" y="0"/>
                <wp:positionH relativeFrom="column">
                  <wp:posOffset>-601981</wp:posOffset>
                </wp:positionH>
                <wp:positionV relativeFrom="paragraph">
                  <wp:posOffset>114300</wp:posOffset>
                </wp:positionV>
                <wp:extent cx="3350941" cy="868680"/>
                <wp:effectExtent l="0" t="0" r="0" b="0"/>
                <wp:wrapNone/>
                <wp:docPr id="55" name="Picture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3363" b="50713"/>
                        <a:stretch/>
                      </pic:blipFill>
                      <pic:spPr bwMode="auto">
                        <a:xfrm>
                          <a:off x="0" y="0"/>
                          <a:ext cx="3353934" cy="86945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BEC93F4" w14:textId="77777777" w:rsidR="00C90519" w:rsidRPr="00C90519" w:rsidRDefault="00C90519" w:rsidP="00C90519"/>
        <w:p w14:paraId="4DF4E410" w14:textId="77777777" w:rsidR="00D077E9" w:rsidRPr="00C90519" w:rsidRDefault="00C90519" w:rsidP="00C90519">
          <w:pPr>
            <w:tabs>
              <w:tab w:val="left" w:pos="6624"/>
            </w:tabs>
          </w:pPr>
          <w:r>
            <w:tab/>
          </w:r>
        </w:p>
      </w:tc>
    </w:tr>
  </w:tbl>
  <w:p w14:paraId="4FB06A55" w14:textId="77777777" w:rsidR="00D077E9" w:rsidRDefault="00D077E9" w:rsidP="00C905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D6DC2" w14:textId="77777777" w:rsidR="00860177" w:rsidRDefault="00860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70E80"/>
    <w:multiLevelType w:val="multilevel"/>
    <w:tmpl w:val="D3CA7C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D31C1B"/>
    <w:multiLevelType w:val="multilevel"/>
    <w:tmpl w:val="FE1E64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587432"/>
    <w:multiLevelType w:val="multilevel"/>
    <w:tmpl w:val="E612C1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436221"/>
    <w:multiLevelType w:val="multilevel"/>
    <w:tmpl w:val="ACA82E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A95451"/>
    <w:multiLevelType w:val="multilevel"/>
    <w:tmpl w:val="BDCE2C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D51A75"/>
    <w:multiLevelType w:val="multilevel"/>
    <w:tmpl w:val="73DEA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D77"/>
    <w:rsid w:val="0002482E"/>
    <w:rsid w:val="00050324"/>
    <w:rsid w:val="000A0150"/>
    <w:rsid w:val="000E63C9"/>
    <w:rsid w:val="00130E9D"/>
    <w:rsid w:val="00150A6D"/>
    <w:rsid w:val="00185B35"/>
    <w:rsid w:val="001F2BC8"/>
    <w:rsid w:val="001F5F6B"/>
    <w:rsid w:val="00243EBC"/>
    <w:rsid w:val="00246A35"/>
    <w:rsid w:val="00284348"/>
    <w:rsid w:val="002E3EC4"/>
    <w:rsid w:val="002F51F5"/>
    <w:rsid w:val="00312137"/>
    <w:rsid w:val="003164F9"/>
    <w:rsid w:val="00330359"/>
    <w:rsid w:val="0033762F"/>
    <w:rsid w:val="00366C7E"/>
    <w:rsid w:val="00377017"/>
    <w:rsid w:val="00384EA3"/>
    <w:rsid w:val="003A39A1"/>
    <w:rsid w:val="003C2191"/>
    <w:rsid w:val="003D3863"/>
    <w:rsid w:val="004110DE"/>
    <w:rsid w:val="0044085A"/>
    <w:rsid w:val="00445B53"/>
    <w:rsid w:val="004B21A5"/>
    <w:rsid w:val="004B5273"/>
    <w:rsid w:val="005037F0"/>
    <w:rsid w:val="00516A86"/>
    <w:rsid w:val="005275F6"/>
    <w:rsid w:val="00554378"/>
    <w:rsid w:val="00572102"/>
    <w:rsid w:val="0058468F"/>
    <w:rsid w:val="005B4B64"/>
    <w:rsid w:val="005E7855"/>
    <w:rsid w:val="005F1BB0"/>
    <w:rsid w:val="00656C4D"/>
    <w:rsid w:val="00665086"/>
    <w:rsid w:val="006E5716"/>
    <w:rsid w:val="007206EC"/>
    <w:rsid w:val="007302B3"/>
    <w:rsid w:val="00730733"/>
    <w:rsid w:val="00730E3A"/>
    <w:rsid w:val="007365E4"/>
    <w:rsid w:val="00736AAF"/>
    <w:rsid w:val="00737407"/>
    <w:rsid w:val="00765B2A"/>
    <w:rsid w:val="00783A34"/>
    <w:rsid w:val="007C6B52"/>
    <w:rsid w:val="007D16C5"/>
    <w:rsid w:val="00860177"/>
    <w:rsid w:val="00862FE4"/>
    <w:rsid w:val="0086389A"/>
    <w:rsid w:val="008663FE"/>
    <w:rsid w:val="0087605E"/>
    <w:rsid w:val="008B1FEE"/>
    <w:rsid w:val="00903C32"/>
    <w:rsid w:val="00916B16"/>
    <w:rsid w:val="009173B9"/>
    <w:rsid w:val="0093335D"/>
    <w:rsid w:val="0093613E"/>
    <w:rsid w:val="00943026"/>
    <w:rsid w:val="00966B81"/>
    <w:rsid w:val="009C7720"/>
    <w:rsid w:val="00A23AFA"/>
    <w:rsid w:val="00A31B3E"/>
    <w:rsid w:val="00A532F3"/>
    <w:rsid w:val="00A8489E"/>
    <w:rsid w:val="00AC29F3"/>
    <w:rsid w:val="00AD7E69"/>
    <w:rsid w:val="00B231E5"/>
    <w:rsid w:val="00B43E10"/>
    <w:rsid w:val="00C02B87"/>
    <w:rsid w:val="00C4086D"/>
    <w:rsid w:val="00C90519"/>
    <w:rsid w:val="00CA1896"/>
    <w:rsid w:val="00CA5C8E"/>
    <w:rsid w:val="00CB5B28"/>
    <w:rsid w:val="00CF5371"/>
    <w:rsid w:val="00D0323A"/>
    <w:rsid w:val="00D0559F"/>
    <w:rsid w:val="00D07171"/>
    <w:rsid w:val="00D077E9"/>
    <w:rsid w:val="00D42CB7"/>
    <w:rsid w:val="00D5413D"/>
    <w:rsid w:val="00D55276"/>
    <w:rsid w:val="00D570A9"/>
    <w:rsid w:val="00D70D02"/>
    <w:rsid w:val="00D770C7"/>
    <w:rsid w:val="00D86945"/>
    <w:rsid w:val="00D90290"/>
    <w:rsid w:val="00DD152F"/>
    <w:rsid w:val="00DE213F"/>
    <w:rsid w:val="00DF027C"/>
    <w:rsid w:val="00E00A32"/>
    <w:rsid w:val="00E20A64"/>
    <w:rsid w:val="00E22ACD"/>
    <w:rsid w:val="00E620B0"/>
    <w:rsid w:val="00E81B40"/>
    <w:rsid w:val="00EF555B"/>
    <w:rsid w:val="00F027BB"/>
    <w:rsid w:val="00F11DCF"/>
    <w:rsid w:val="00F162EA"/>
    <w:rsid w:val="00F350E1"/>
    <w:rsid w:val="00F46CBF"/>
    <w:rsid w:val="00F52D27"/>
    <w:rsid w:val="00F77D77"/>
    <w:rsid w:val="00F815F9"/>
    <w:rsid w:val="00F83527"/>
    <w:rsid w:val="00FD583F"/>
    <w:rsid w:val="00FD7488"/>
    <w:rsid w:val="00FF16B4"/>
    <w:rsid w:val="13CF0044"/>
    <w:rsid w:val="243D0F4A"/>
    <w:rsid w:val="3021E834"/>
    <w:rsid w:val="62D75863"/>
    <w:rsid w:val="69CE6756"/>
    <w:rsid w:val="704BE07E"/>
    <w:rsid w:val="77EB8CF2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attachedSchema w:val="http://schemas.microsoft.com/temp/samples"/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70AF1"/>
  <w15:docId w15:val="{21F9078D-5A61-48DD-9D93-E953CBAF7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082A75" w:themeColor="text2"/>
      <w:sz w:val="28"/>
      <w:szCs w:val="22"/>
    </w:rPr>
  </w:style>
  <w:style w:type="paragraph" w:styleId="Heading1">
    <w:name w:val="heading 1"/>
    <w:basedOn w:val="Normal"/>
    <w:link w:val="Heading1Ch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ubtitle">
    <w:name w:val="Subtitle"/>
    <w:basedOn w:val="Normal"/>
    <w:link w:val="SubtitleCh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Header">
    <w:name w:val="header"/>
    <w:basedOn w:val="Normal"/>
    <w:link w:val="HeaderChar"/>
    <w:uiPriority w:val="8"/>
    <w:unhideWhenUsed/>
    <w:rsid w:val="005037F0"/>
  </w:style>
  <w:style w:type="character" w:customStyle="1" w:styleId="HeaderChar">
    <w:name w:val="Header Char"/>
    <w:basedOn w:val="DefaultParagraphFont"/>
    <w:link w:val="Header"/>
    <w:uiPriority w:val="8"/>
    <w:rsid w:val="0093335D"/>
  </w:style>
  <w:style w:type="paragraph" w:styleId="Footer">
    <w:name w:val="footer"/>
    <w:basedOn w:val="Normal"/>
    <w:link w:val="FooterChar"/>
    <w:uiPriority w:val="99"/>
    <w:unhideWhenUsed/>
    <w:rsid w:val="005037F0"/>
  </w:style>
  <w:style w:type="character" w:customStyle="1" w:styleId="FooterChar">
    <w:name w:val="Footer Char"/>
    <w:basedOn w:val="DefaultParagraphFont"/>
    <w:link w:val="Footer"/>
    <w:uiPriority w:val="99"/>
    <w:rsid w:val="005037F0"/>
    <w:rPr>
      <w:sz w:val="24"/>
      <w:szCs w:val="24"/>
    </w:rPr>
  </w:style>
  <w:style w:type="paragraph" w:customStyle="1" w:styleId="Name">
    <w:name w:val="Name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Heading2Char">
    <w:name w:val="Heading 2 Char"/>
    <w:basedOn w:val="DefaultParagraphFont"/>
    <w:link w:val="Heading2"/>
    <w:uiPriority w:val="4"/>
    <w:rsid w:val="00DF027C"/>
    <w:rPr>
      <w:rFonts w:eastAsiaTheme="majorEastAsia" w:cstheme="majorBidi"/>
      <w:color w:val="082A75" w:themeColor="text2"/>
      <w:sz w:val="36"/>
      <w:szCs w:val="26"/>
    </w:rPr>
  </w:style>
  <w:style w:type="table" w:styleId="TableGrid">
    <w:name w:val="Table Grid"/>
    <w:basedOn w:val="Table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D86945"/>
    <w:rPr>
      <w:color w:val="808080"/>
    </w:rPr>
  </w:style>
  <w:style w:type="paragraph" w:customStyle="1" w:styleId="Content">
    <w:name w:val="Content"/>
    <w:basedOn w:val="Normal"/>
    <w:link w:val="ContentChar"/>
    <w:qFormat/>
    <w:rsid w:val="00DF027C"/>
    <w:rPr>
      <w:b w:val="0"/>
    </w:rPr>
  </w:style>
  <w:style w:type="paragraph" w:customStyle="1" w:styleId="EmphasisText">
    <w:name w:val="Emphasis Text"/>
    <w:basedOn w:val="Normal"/>
    <w:link w:val="EmphasisTextChar"/>
    <w:qFormat/>
    <w:rsid w:val="00DF027C"/>
  </w:style>
  <w:style w:type="character" w:customStyle="1" w:styleId="ContentChar">
    <w:name w:val="Content Char"/>
    <w:basedOn w:val="DefaultParagraphFont"/>
    <w:link w:val="Content"/>
    <w:rsid w:val="00DF027C"/>
    <w:rPr>
      <w:rFonts w:eastAsiaTheme="minorEastAsia"/>
      <w:color w:val="082A75" w:themeColor="text2"/>
      <w:sz w:val="28"/>
      <w:szCs w:val="22"/>
    </w:rPr>
  </w:style>
  <w:style w:type="character" w:customStyle="1" w:styleId="EmphasisTextChar">
    <w:name w:val="Emphasis Text Char"/>
    <w:basedOn w:val="DefaultParagraphFont"/>
    <w:link w:val="EmphasisText"/>
    <w:rsid w:val="00DF027C"/>
    <w:rPr>
      <w:rFonts w:eastAsiaTheme="minorEastAsia"/>
      <w:b/>
      <w:color w:val="082A75" w:themeColor="text2"/>
      <w:sz w:val="28"/>
      <w:szCs w:val="22"/>
    </w:rPr>
  </w:style>
  <w:style w:type="paragraph" w:customStyle="1" w:styleId="paragraph">
    <w:name w:val="paragraph"/>
    <w:basedOn w:val="Normal"/>
    <w:rsid w:val="00F7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color w:val="auto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77D77"/>
  </w:style>
  <w:style w:type="character" w:customStyle="1" w:styleId="eop">
    <w:name w:val="eop"/>
    <w:basedOn w:val="DefaultParagraphFont"/>
    <w:rsid w:val="00F77D77"/>
  </w:style>
  <w:style w:type="character" w:styleId="CommentReference">
    <w:name w:val="annotation reference"/>
    <w:basedOn w:val="DefaultParagraphFont"/>
    <w:uiPriority w:val="99"/>
    <w:semiHidden/>
    <w:unhideWhenUsed/>
    <w:rsid w:val="00F77D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7D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7D77"/>
    <w:rPr>
      <w:rFonts w:eastAsiaTheme="minorEastAsia"/>
      <w:b/>
      <w:color w:val="082A75" w:themeColor="text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D77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D77"/>
    <w:rPr>
      <w:rFonts w:eastAsiaTheme="minorEastAsia"/>
      <w:b/>
      <w:bCs/>
      <w:color w:val="082A75" w:themeColor="text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54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9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06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8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7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2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00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55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64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80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2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82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92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78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9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24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9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13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3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6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76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47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9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8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60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9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184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54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4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25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0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88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12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0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7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9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56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64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94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43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5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83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2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7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76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59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06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3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73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3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1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66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87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8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4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80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82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56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8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43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73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6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7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02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19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5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6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24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17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2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3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1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8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74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04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7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0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0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79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39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1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9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1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8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3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9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9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9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2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83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1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8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02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6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39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75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64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82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2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1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1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0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26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6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00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5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7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4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4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9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0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0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7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3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06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60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2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6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54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18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0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4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2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5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9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6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6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4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0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9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4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d50245ebcc3e419c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ivmas01\Documents\PIN\1%20SER\ALVED%20Grants%20template.dotx" TargetMode="External"/></Relationship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DB3C06B8B774DBEDC143F5911AC8B" ma:contentTypeVersion="14" ma:contentTypeDescription="Create a new document." ma:contentTypeScope="" ma:versionID="21d5330aea19baae1426da6de0c601e2">
  <xsd:schema xmlns:xsd="http://www.w3.org/2001/XMLSchema" xmlns:xs="http://www.w3.org/2001/XMLSchema" xmlns:p="http://schemas.microsoft.com/office/2006/metadata/properties" xmlns:ns1="http://schemas.microsoft.com/sharepoint/v3" xmlns:ns2="ab0a7928-7bbd-4150-942f-2822f48c444c" xmlns:ns3="c27ea7cb-71f0-4e84-8567-50d9397e8abf" targetNamespace="http://schemas.microsoft.com/office/2006/metadata/properties" ma:root="true" ma:fieldsID="fc1e55557f90f274ab9125107035dbce" ns1:_="" ns2:_="" ns3:_="">
    <xsd:import namespace="http://schemas.microsoft.com/sharepoint/v3"/>
    <xsd:import namespace="ab0a7928-7bbd-4150-942f-2822f48c444c"/>
    <xsd:import namespace="c27ea7cb-71f0-4e84-8567-50d9397e8a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a7928-7bbd-4150-942f-2822f48c4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ea7cb-71f0-4e84-8567-50d9397e8a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339CB4-E1CB-4CF3-93D5-318731379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b0a7928-7bbd-4150-942f-2822f48c444c"/>
    <ds:schemaRef ds:uri="c27ea7cb-71f0-4e84-8567-50d9397e8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E517B-8D6C-4427-B526-A7F01460EF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6588087-CED8-4214-9D35-01707ACF9B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ALVED Grants template.dotx</Template>
  <TotalTime>3</TotalTime>
  <Pages>2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zivmas01</dc:creator>
  <cp:keywords/>
  <cp:lastModifiedBy>Masa Zivojinovic</cp:lastModifiedBy>
  <cp:revision>19</cp:revision>
  <cp:lastPrinted>2006-08-01T17:47:00Z</cp:lastPrinted>
  <dcterms:created xsi:type="dcterms:W3CDTF">2020-12-24T12:18:00Z</dcterms:created>
  <dcterms:modified xsi:type="dcterms:W3CDTF">2021-01-05T13:25:00Z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  <property fmtid="{D5CDD505-2E9C-101B-9397-08002B2CF9AE}" pid="3" name="ContentTypeId">
    <vt:lpwstr>0x010100258DB3C06B8B774DBEDC143F5911AC8B</vt:lpwstr>
  </property>
</Properties>
</file>